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C8718F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 xml:space="preserve">I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C8718F">
              <w:rPr>
                <w:b/>
                <w:bCs/>
                <w:sz w:val="23"/>
                <w:szCs w:val="23"/>
              </w:rPr>
              <w:tab/>
              <w:t>01. Beschäftigte in der Pflege</w:t>
            </w:r>
            <w:r w:rsidR="009A7EC0" w:rsidRPr="009B790A">
              <w:rPr>
                <w:b/>
              </w:rPr>
              <w:t>“</w:t>
            </w:r>
          </w:p>
        </w:tc>
      </w:tr>
      <w:tr w:rsidR="00C8718F" w:rsidRPr="0001508F" w:rsidTr="00E2397F">
        <w:tc>
          <w:tcPr>
            <w:tcW w:w="9747" w:type="dxa"/>
            <w:gridSpan w:val="4"/>
          </w:tcPr>
          <w:p w:rsidR="00C8718F" w:rsidRPr="00C8718F" w:rsidRDefault="00C8718F" w:rsidP="00C8718F">
            <w:pPr>
              <w:spacing w:before="120" w:after="120"/>
              <w:rPr>
                <w:b/>
              </w:rPr>
            </w:pPr>
            <w:r w:rsidRPr="00C8718F">
              <w:rPr>
                <w:b/>
              </w:rPr>
              <w:t>Vorbemerkungen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b/>
                <w:szCs w:val="22"/>
              </w:rPr>
              <w:t>1</w:t>
            </w:r>
            <w:r w:rsidRPr="008477F8">
              <w:rPr>
                <w:szCs w:val="22"/>
              </w:rPr>
              <w:t xml:space="preserve">. </w:t>
            </w:r>
            <w:r w:rsidRPr="008477F8">
              <w:rPr>
                <w:szCs w:val="22"/>
                <w:vertAlign w:val="superscript"/>
              </w:rPr>
              <w:t>1</w:t>
            </w:r>
            <w:r w:rsidRPr="008477F8">
              <w:rPr>
                <w:szCs w:val="22"/>
              </w:rPr>
              <w:t>Die Bezeichnung „Pflegehelfer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innen" umfasst auch Gesundheits- und Krankenpflegehelfer</w:t>
            </w:r>
            <w:r w:rsidR="008477F8" w:rsidRPr="008477F8">
              <w:rPr>
                <w:szCs w:val="22"/>
              </w:rPr>
              <w:t>/</w:t>
            </w:r>
            <w:r w:rsidR="008477F8">
              <w:rPr>
                <w:szCs w:val="22"/>
              </w:rPr>
              <w:t xml:space="preserve"> </w:t>
            </w:r>
            <w:r w:rsidRPr="008477F8">
              <w:rPr>
                <w:szCs w:val="22"/>
              </w:rPr>
              <w:t>innen sowie Altenpflegehelfer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 xml:space="preserve">innen. </w:t>
            </w:r>
            <w:r w:rsidRPr="008477F8">
              <w:rPr>
                <w:szCs w:val="22"/>
                <w:vertAlign w:val="superscript"/>
              </w:rPr>
              <w:t>2</w:t>
            </w:r>
            <w:r w:rsidR="008477F8" w:rsidRPr="008477F8">
              <w:rPr>
                <w:szCs w:val="22"/>
              </w:rPr>
              <w:t>Die Be</w:t>
            </w:r>
            <w:r w:rsidRPr="008477F8">
              <w:rPr>
                <w:szCs w:val="22"/>
              </w:rPr>
              <w:t>zeichnung "Pfleger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innen" umfasst Gesundheits- und Kranken-pfleger</w:t>
            </w:r>
            <w:r w:rsidR="008477F8" w:rsidRPr="008477F8">
              <w:rPr>
                <w:szCs w:val="22"/>
              </w:rPr>
              <w:t>/innen</w:t>
            </w:r>
            <w:r w:rsidRPr="008477F8">
              <w:rPr>
                <w:szCs w:val="22"/>
              </w:rPr>
              <w:t>, Gesundheits- und Kinderkrankenpfleger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sowie Altenpfleger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</w:t>
            </w:r>
            <w:r w:rsidR="008477F8" w:rsidRPr="008477F8">
              <w:rPr>
                <w:szCs w:val="22"/>
              </w:rPr>
              <w:t xml:space="preserve"> in </w:t>
            </w:r>
            <w:r w:rsidRPr="008477F8">
              <w:rPr>
                <w:szCs w:val="22"/>
              </w:rPr>
              <w:t>allen Fachrichtungen bzw. Spezialisierungen.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szCs w:val="22"/>
              </w:rPr>
              <w:t>2. Gesundheits- und Krankenpfleger</w:t>
            </w:r>
            <w:r w:rsidR="008477F8" w:rsidRPr="008477F8">
              <w:rPr>
                <w:szCs w:val="22"/>
              </w:rPr>
              <w:t>/innen</w:t>
            </w:r>
            <w:r w:rsidRPr="008477F8">
              <w:rPr>
                <w:szCs w:val="22"/>
              </w:rPr>
              <w:t>, die die Tätigkeiten von Gesundheits- und Kinder</w:t>
            </w:r>
            <w:r w:rsidR="008477F8">
              <w:rPr>
                <w:szCs w:val="22"/>
              </w:rPr>
              <w:t>-</w:t>
            </w:r>
            <w:r w:rsidRPr="008477F8">
              <w:rPr>
                <w:szCs w:val="22"/>
              </w:rPr>
              <w:t>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oder von Altenpfleger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ausüben, sind als Gesundheits- und Kinder</w:t>
            </w:r>
            <w:r w:rsidR="008477F8">
              <w:rPr>
                <w:szCs w:val="22"/>
              </w:rPr>
              <w:t>-</w:t>
            </w:r>
            <w:r w:rsidRPr="008477F8">
              <w:rPr>
                <w:szCs w:val="22"/>
              </w:rPr>
              <w:t>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bzw. als Altenpfleger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eingruppiert.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szCs w:val="22"/>
              </w:rPr>
              <w:t>3. Gesundheits- und Kinderkrankenpfleger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innen, die die Tätigkeiten von Gesundheits- und 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oder von Altenpfleger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ausüben, sind als Gesundheits- und Kranken</w:t>
            </w:r>
            <w:r w:rsidR="00BE1E9C">
              <w:rPr>
                <w:szCs w:val="22"/>
              </w:rPr>
              <w:t>-</w:t>
            </w:r>
            <w:r w:rsidRPr="008477F8">
              <w:rPr>
                <w:szCs w:val="22"/>
              </w:rPr>
              <w:t>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bzw. als Altenpfleger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eingruppiert.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szCs w:val="22"/>
              </w:rPr>
              <w:t>4. Altenpfleger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innen, die die Tätigkeiten von Gesundheits- und 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ausüben, sind als Gesundheits- und Krankenpflege</w:t>
            </w:r>
            <w:r w:rsidR="008477F8" w:rsidRPr="008477F8">
              <w:rPr>
                <w:szCs w:val="22"/>
              </w:rPr>
              <w:t>r/i</w:t>
            </w:r>
            <w:r w:rsidRPr="008477F8">
              <w:rPr>
                <w:szCs w:val="22"/>
              </w:rPr>
              <w:t>nnen eingruppiert.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szCs w:val="22"/>
              </w:rPr>
              <w:t>5. Nach den Tätigkeitsmerkmalen für 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sind auch Hebammen und Entbindungs</w:t>
            </w:r>
            <w:r w:rsidR="00BE1E9C">
              <w:rPr>
                <w:szCs w:val="22"/>
              </w:rPr>
              <w:t>-</w:t>
            </w:r>
            <w:r w:rsidRPr="008477F8">
              <w:rPr>
                <w:szCs w:val="22"/>
              </w:rPr>
              <w:t>pfleger sowie Operationstechnische Assistent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und Anästhesietechnische Assistent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mit abgeschlossener Ausbildung nach der DKG-Empfehlung vom 17. September 2013 in der jeweiligen Fassung oder nach gleichwertiger landesrechtlicher Regelung, die die Tätigkeit von Gesundheits</w:t>
            </w:r>
            <w:r w:rsidR="008477F8" w:rsidRPr="008477F8">
              <w:rPr>
                <w:szCs w:val="22"/>
              </w:rPr>
              <w:t xml:space="preserve">- </w:t>
            </w:r>
            <w:r w:rsidRPr="008477F8">
              <w:rPr>
                <w:szCs w:val="22"/>
              </w:rPr>
              <w:t>und 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oder von Gesundheits- und Kinderkrankenpfleger</w:t>
            </w:r>
            <w:r w:rsidR="008477F8" w:rsidRPr="008477F8">
              <w:rPr>
                <w:szCs w:val="22"/>
              </w:rPr>
              <w:t>/</w:t>
            </w:r>
            <w:r w:rsidRPr="008477F8">
              <w:rPr>
                <w:szCs w:val="22"/>
              </w:rPr>
              <w:t>innen auszuüben haben, eingruppiert.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szCs w:val="22"/>
              </w:rPr>
              <w:t>6. Zu der entsprechenden Tätigkeit von Pflegehelferinnen</w:t>
            </w:r>
            <w:r w:rsidR="008477F8" w:rsidRPr="008477F8">
              <w:rPr>
                <w:szCs w:val="22"/>
              </w:rPr>
              <w:t>/-Pflegern</w:t>
            </w:r>
            <w:r w:rsidRPr="008477F8">
              <w:rPr>
                <w:szCs w:val="22"/>
              </w:rPr>
              <w:t xml:space="preserve"> bzw. von Pfleger</w:t>
            </w:r>
            <w:r w:rsidR="008477F8" w:rsidRPr="008477F8">
              <w:rPr>
                <w:szCs w:val="22"/>
              </w:rPr>
              <w:t>innen/</w:t>
            </w:r>
            <w:r w:rsidR="00BE1E9C">
              <w:rPr>
                <w:szCs w:val="22"/>
              </w:rPr>
              <w:t xml:space="preserve"> </w:t>
            </w:r>
            <w:r w:rsidR="008477F8" w:rsidRPr="008477F8">
              <w:rPr>
                <w:szCs w:val="22"/>
              </w:rPr>
              <w:t>Pfleger</w:t>
            </w:r>
            <w:r w:rsidRPr="008477F8">
              <w:rPr>
                <w:szCs w:val="22"/>
              </w:rPr>
              <w:t xml:space="preserve"> gehört auch die Tätigkeit in Ambulanzen, Blutzentralen und Dialyseeinheiten, soweit es sich nicht überwiegend um eine Verwaltungs- oder Empfangstätigkeit handelt.</w:t>
            </w:r>
          </w:p>
          <w:p w:rsidR="00C8718F" w:rsidRPr="008477F8" w:rsidRDefault="00C8718F" w:rsidP="00C8718F">
            <w:pPr>
              <w:spacing w:before="120" w:after="120"/>
              <w:rPr>
                <w:szCs w:val="22"/>
              </w:rPr>
            </w:pPr>
            <w:r w:rsidRPr="008477F8">
              <w:rPr>
                <w:szCs w:val="22"/>
              </w:rPr>
              <w:t>7. Die Bezeichnungen umfassen auch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957"/>
              <w:gridCol w:w="4564"/>
            </w:tblGrid>
            <w:tr w:rsidR="008477F8" w:rsidRPr="008477F8" w:rsidTr="008477F8">
              <w:trPr>
                <w:trHeight w:val="472"/>
              </w:trPr>
              <w:tc>
                <w:tcPr>
                  <w:tcW w:w="4957" w:type="dxa"/>
                </w:tcPr>
                <w:p w:rsidR="00C8718F" w:rsidRPr="008477F8" w:rsidRDefault="00C8718F" w:rsidP="008477F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477F8">
                    <w:rPr>
                      <w:sz w:val="22"/>
                      <w:szCs w:val="22"/>
                    </w:rPr>
                    <w:t>Gesundheits- und Krankenpflegehelfer</w:t>
                  </w:r>
                  <w:r w:rsidR="008477F8" w:rsidRPr="008477F8">
                    <w:rPr>
                      <w:sz w:val="22"/>
                      <w:szCs w:val="22"/>
                    </w:rPr>
                    <w:t>/</w:t>
                  </w:r>
                  <w:r w:rsidRPr="008477F8">
                    <w:rPr>
                      <w:sz w:val="22"/>
                      <w:szCs w:val="22"/>
                    </w:rPr>
                    <w:t xml:space="preserve">innen </w:t>
                  </w:r>
                </w:p>
              </w:tc>
              <w:tc>
                <w:tcPr>
                  <w:tcW w:w="4564" w:type="dxa"/>
                </w:tcPr>
                <w:p w:rsidR="00C8718F" w:rsidRPr="008477F8" w:rsidRDefault="00C8718F" w:rsidP="008477F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477F8">
                    <w:rPr>
                      <w:sz w:val="22"/>
                      <w:szCs w:val="22"/>
                    </w:rPr>
                    <w:t>Krankenpflegehelfer</w:t>
                  </w:r>
                  <w:r w:rsidR="008477F8" w:rsidRPr="008477F8">
                    <w:rPr>
                      <w:sz w:val="22"/>
                      <w:szCs w:val="22"/>
                    </w:rPr>
                    <w:t>/</w:t>
                  </w:r>
                  <w:r w:rsidRPr="008477F8">
                    <w:rPr>
                      <w:sz w:val="22"/>
                      <w:szCs w:val="22"/>
                    </w:rPr>
                    <w:t xml:space="preserve">innen </w:t>
                  </w:r>
                </w:p>
              </w:tc>
            </w:tr>
            <w:tr w:rsidR="008477F8" w:rsidRPr="008477F8" w:rsidTr="008477F8">
              <w:trPr>
                <w:trHeight w:val="472"/>
              </w:trPr>
              <w:tc>
                <w:tcPr>
                  <w:tcW w:w="4957" w:type="dxa"/>
                </w:tcPr>
                <w:p w:rsidR="00C8718F" w:rsidRPr="008477F8" w:rsidRDefault="00C8718F" w:rsidP="008477F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477F8">
                    <w:rPr>
                      <w:sz w:val="22"/>
                      <w:szCs w:val="22"/>
                    </w:rPr>
                    <w:t>Gesundheits- und Krankenpfleger</w:t>
                  </w:r>
                  <w:r w:rsidR="008477F8" w:rsidRPr="008477F8">
                    <w:rPr>
                      <w:sz w:val="22"/>
                      <w:szCs w:val="22"/>
                    </w:rPr>
                    <w:t>/</w:t>
                  </w:r>
                  <w:r w:rsidRPr="008477F8">
                    <w:rPr>
                      <w:sz w:val="22"/>
                      <w:szCs w:val="22"/>
                    </w:rPr>
                    <w:t>innen</w:t>
                  </w:r>
                </w:p>
              </w:tc>
              <w:tc>
                <w:tcPr>
                  <w:tcW w:w="4564" w:type="dxa"/>
                </w:tcPr>
                <w:p w:rsidR="00C8718F" w:rsidRPr="008477F8" w:rsidRDefault="00C8718F" w:rsidP="008477F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477F8">
                    <w:rPr>
                      <w:sz w:val="22"/>
                      <w:szCs w:val="22"/>
                    </w:rPr>
                    <w:t xml:space="preserve">Krankenschwestern und Krankenpfleger </w:t>
                  </w:r>
                </w:p>
              </w:tc>
            </w:tr>
            <w:tr w:rsidR="008477F8" w:rsidRPr="008477F8" w:rsidTr="008477F8">
              <w:trPr>
                <w:trHeight w:val="472"/>
              </w:trPr>
              <w:tc>
                <w:tcPr>
                  <w:tcW w:w="4957" w:type="dxa"/>
                </w:tcPr>
                <w:p w:rsidR="00C8718F" w:rsidRPr="008477F8" w:rsidRDefault="00C8718F" w:rsidP="008477F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477F8">
                    <w:rPr>
                      <w:sz w:val="22"/>
                      <w:szCs w:val="22"/>
                    </w:rPr>
                    <w:t>Gesundheits- und Kinderkrankenpfleger</w:t>
                  </w:r>
                  <w:r w:rsidR="008477F8" w:rsidRPr="008477F8">
                    <w:rPr>
                      <w:sz w:val="22"/>
                      <w:szCs w:val="22"/>
                    </w:rPr>
                    <w:t>/</w:t>
                  </w:r>
                  <w:r w:rsidRPr="008477F8">
                    <w:rPr>
                      <w:sz w:val="22"/>
                      <w:szCs w:val="22"/>
                    </w:rPr>
                    <w:t>innen</w:t>
                  </w:r>
                </w:p>
              </w:tc>
              <w:tc>
                <w:tcPr>
                  <w:tcW w:w="4564" w:type="dxa"/>
                </w:tcPr>
                <w:p w:rsidR="00C8718F" w:rsidRPr="008477F8" w:rsidRDefault="00C8718F" w:rsidP="008477F8">
                  <w:pPr>
                    <w:pStyle w:val="Default"/>
                    <w:rPr>
                      <w:sz w:val="22"/>
                      <w:szCs w:val="22"/>
                    </w:rPr>
                  </w:pPr>
                  <w:r w:rsidRPr="008477F8">
                    <w:rPr>
                      <w:sz w:val="22"/>
                      <w:szCs w:val="22"/>
                    </w:rPr>
                    <w:t>Kinderkrankenschwestern</w:t>
                  </w:r>
                  <w:r w:rsidR="008477F8" w:rsidRPr="008477F8">
                    <w:rPr>
                      <w:sz w:val="22"/>
                      <w:szCs w:val="22"/>
                    </w:rPr>
                    <w:t>/-p</w:t>
                  </w:r>
                  <w:r w:rsidRPr="008477F8">
                    <w:rPr>
                      <w:sz w:val="22"/>
                      <w:szCs w:val="22"/>
                    </w:rPr>
                    <w:t xml:space="preserve">fleger </w:t>
                  </w:r>
                </w:p>
              </w:tc>
            </w:tr>
          </w:tbl>
          <w:p w:rsidR="00C8718F" w:rsidRPr="0001508F" w:rsidRDefault="00C8718F" w:rsidP="00C8718F">
            <w:pPr>
              <w:spacing w:before="120" w:after="120"/>
              <w:rPr>
                <w:b/>
              </w:rPr>
            </w:pP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11203D" w:rsidTr="0011203D">
        <w:tc>
          <w:tcPr>
            <w:tcW w:w="4786" w:type="dxa"/>
          </w:tcPr>
          <w:p w:rsidR="0011203D" w:rsidRDefault="0011203D" w:rsidP="00BE1E9C">
            <w:pPr>
              <w:spacing w:before="120" w:after="120"/>
            </w:pPr>
            <w:r>
              <w:t xml:space="preserve">Pflegehelfer/innen mit </w:t>
            </w:r>
            <w:proofErr w:type="spellStart"/>
            <w:proofErr w:type="gramStart"/>
            <w:r>
              <w:t>entsprech</w:t>
            </w:r>
            <w:proofErr w:type="spellEnd"/>
            <w:proofErr w:type="gramEnd"/>
            <w:r>
              <w:t>. Tätigkeit.</w:t>
            </w:r>
          </w:p>
          <w:p w:rsidR="0011203D" w:rsidRPr="00B65B9B" w:rsidRDefault="0011203D" w:rsidP="00BE1E9C">
            <w:pPr>
              <w:spacing w:before="120" w:after="120"/>
            </w:pPr>
            <w:r>
              <w:t>(Hierzu Protokollerklärungen Nrn. 1 bis 3)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I</w:t>
            </w:r>
          </w:p>
          <w:p w:rsidR="0011203D" w:rsidRPr="002F269E" w:rsidRDefault="0011203D" w:rsidP="0011203D">
            <w:pPr>
              <w:spacing w:line="300" w:lineRule="auto"/>
              <w:jc w:val="center"/>
              <w:rPr>
                <w:i/>
              </w:rPr>
            </w:pPr>
            <w:r w:rsidRPr="002F269E">
              <w:rPr>
                <w:i/>
                <w:sz w:val="20"/>
              </w:rPr>
              <w:t>(II)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KR 3a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203D" w:rsidRPr="000B4891" w:rsidRDefault="0011203D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5</w:t>
            </w:r>
          </w:p>
        </w:tc>
      </w:tr>
      <w:tr w:rsidR="0011203D" w:rsidTr="0011203D">
        <w:tc>
          <w:tcPr>
            <w:tcW w:w="4786" w:type="dxa"/>
          </w:tcPr>
          <w:p w:rsidR="0011203D" w:rsidRDefault="0011203D" w:rsidP="00BE1E9C">
            <w:pPr>
              <w:tabs>
                <w:tab w:val="left" w:pos="1050"/>
              </w:tabs>
              <w:spacing w:before="120" w:after="120"/>
            </w:pPr>
            <w:r>
              <w:t>Pflegehelfer/innen mit mindestens einjähriger Ausbildung und entsprechender Tätigkeit.</w:t>
            </w:r>
          </w:p>
          <w:p w:rsidR="0011203D" w:rsidRPr="00B65B9B" w:rsidRDefault="0011203D" w:rsidP="00BE1E9C">
            <w:pPr>
              <w:tabs>
                <w:tab w:val="left" w:pos="1050"/>
              </w:tabs>
              <w:spacing w:before="120" w:after="120"/>
            </w:pPr>
            <w:r>
              <w:t>(Hierzu Protokollerklärungen Nrn. 1 bis 3)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II</w:t>
            </w:r>
          </w:p>
          <w:p w:rsidR="0011203D" w:rsidRPr="002F269E" w:rsidRDefault="0011203D" w:rsidP="0011203D">
            <w:pPr>
              <w:spacing w:line="300" w:lineRule="auto"/>
              <w:jc w:val="center"/>
              <w:rPr>
                <w:i/>
              </w:rPr>
            </w:pPr>
            <w:r w:rsidRPr="002F269E">
              <w:rPr>
                <w:i/>
                <w:sz w:val="20"/>
              </w:rPr>
              <w:t>(II</w:t>
            </w:r>
            <w:r>
              <w:rPr>
                <w:i/>
                <w:sz w:val="20"/>
              </w:rPr>
              <w:t>I und IV</w:t>
            </w:r>
            <w:r w:rsidRPr="002F269E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KR 4a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203D" w:rsidRPr="006F7C75" w:rsidRDefault="0011203D" w:rsidP="0011203D">
            <w:pPr>
              <w:spacing w:before="120" w:after="120"/>
              <w:jc w:val="center"/>
              <w:rPr>
                <w:b/>
              </w:rPr>
            </w:pPr>
            <w:r w:rsidRPr="006F7C75">
              <w:rPr>
                <w:b/>
              </w:rPr>
              <w:t>P 6</w:t>
            </w:r>
          </w:p>
        </w:tc>
      </w:tr>
      <w:tr w:rsidR="0011203D" w:rsidTr="0011203D">
        <w:tc>
          <w:tcPr>
            <w:tcW w:w="4786" w:type="dxa"/>
          </w:tcPr>
          <w:p w:rsidR="0011203D" w:rsidRDefault="0011203D" w:rsidP="00BE1E9C">
            <w:pPr>
              <w:spacing w:before="120" w:after="120"/>
            </w:pPr>
            <w:r>
              <w:t>Pfleger/innen mit mindestens dreijähriger Ausbildung und entsprechender Tätigkeit.</w:t>
            </w:r>
          </w:p>
          <w:p w:rsidR="0011203D" w:rsidRPr="00B65B9B" w:rsidRDefault="0011203D" w:rsidP="00BE1E9C">
            <w:pPr>
              <w:spacing w:before="120" w:after="120"/>
            </w:pPr>
            <w:r>
              <w:t>(Hierzu Protokollerklärungen Nrn. 1 bis 3 u. 7)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IV</w:t>
            </w:r>
          </w:p>
          <w:p w:rsidR="0011203D" w:rsidRPr="002F269E" w:rsidRDefault="0011203D" w:rsidP="0011203D">
            <w:pPr>
              <w:spacing w:line="300" w:lineRule="auto"/>
              <w:jc w:val="center"/>
              <w:rPr>
                <w:i/>
              </w:rPr>
            </w:pPr>
            <w:r>
              <w:rPr>
                <w:i/>
                <w:sz w:val="20"/>
              </w:rPr>
              <w:t xml:space="preserve">(V und </w:t>
            </w:r>
            <w:proofErr w:type="spellStart"/>
            <w:r>
              <w:rPr>
                <w:i/>
                <w:sz w:val="20"/>
              </w:rPr>
              <w:t>Va</w:t>
            </w:r>
            <w:proofErr w:type="spellEnd"/>
            <w:r w:rsidRPr="002F269E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KR 7a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203D" w:rsidRPr="006F7C75" w:rsidRDefault="0011203D" w:rsidP="0011203D">
            <w:pPr>
              <w:spacing w:before="120" w:after="120"/>
              <w:jc w:val="center"/>
              <w:rPr>
                <w:b/>
              </w:rPr>
            </w:pPr>
            <w:r w:rsidRPr="006F7C75">
              <w:rPr>
                <w:b/>
              </w:rPr>
              <w:t xml:space="preserve">P 7 </w:t>
            </w:r>
            <w:proofErr w:type="spellStart"/>
            <w:r w:rsidRPr="006F7C75">
              <w:rPr>
                <w:b/>
              </w:rPr>
              <w:t>Fgr</w:t>
            </w:r>
            <w:proofErr w:type="spellEnd"/>
            <w:r w:rsidRPr="006F7C75">
              <w:rPr>
                <w:b/>
              </w:rPr>
              <w:t>. 1</w:t>
            </w:r>
          </w:p>
        </w:tc>
      </w:tr>
    </w:tbl>
    <w:p w:rsidR="00A923D0" w:rsidRDefault="00A923D0">
      <w:r>
        <w:br w:type="page"/>
      </w: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11203D" w:rsidTr="0011203D">
        <w:tc>
          <w:tcPr>
            <w:tcW w:w="4786" w:type="dxa"/>
          </w:tcPr>
          <w:p w:rsidR="0011203D" w:rsidRDefault="0011203D" w:rsidP="00BE1E9C">
            <w:pPr>
              <w:spacing w:before="120" w:after="120"/>
            </w:pPr>
            <w:r>
              <w:lastRenderedPageBreak/>
              <w:t>Operationstechnische Assistentinnen/</w:t>
            </w:r>
            <w:proofErr w:type="spellStart"/>
            <w:r>
              <w:t>Assi-stenten</w:t>
            </w:r>
            <w:proofErr w:type="spellEnd"/>
            <w:r>
              <w:t xml:space="preserve"> sowie Anästhesietechnische </w:t>
            </w:r>
            <w:proofErr w:type="spellStart"/>
            <w:r>
              <w:t>Assi-stentinnen</w:t>
            </w:r>
            <w:proofErr w:type="spellEnd"/>
            <w:r>
              <w:t xml:space="preserve">/Assistenten mit abgeschlossener Ausbildung nach der DKG-Empfehlung vom 17. September 2013 in der </w:t>
            </w:r>
            <w:proofErr w:type="spellStart"/>
            <w:r>
              <w:t>jew</w:t>
            </w:r>
            <w:proofErr w:type="spellEnd"/>
            <w:r>
              <w:t xml:space="preserve">. Fassung oder nach gleichwertiger landesrechtlicher Regelung und </w:t>
            </w:r>
            <w:proofErr w:type="spellStart"/>
            <w:r>
              <w:t>jew</w:t>
            </w:r>
            <w:proofErr w:type="spellEnd"/>
            <w:r>
              <w:t>. entsprechender Tätigkeit.</w:t>
            </w:r>
          </w:p>
          <w:p w:rsidR="0011203D" w:rsidRDefault="0011203D" w:rsidP="00BE1E9C">
            <w:pPr>
              <w:spacing w:before="120" w:after="120"/>
            </w:pPr>
            <w:r>
              <w:t>(Hierzu Protokollerklärungen Nrn. 1 bis 3)</w:t>
            </w:r>
          </w:p>
        </w:tc>
        <w:tc>
          <w:tcPr>
            <w:tcW w:w="1701" w:type="dxa"/>
            <w:vAlign w:val="center"/>
          </w:tcPr>
          <w:p w:rsidR="0011203D" w:rsidRPr="002F269E" w:rsidRDefault="0011203D" w:rsidP="0011203D">
            <w:pPr>
              <w:spacing w:line="300" w:lineRule="auto"/>
              <w:jc w:val="center"/>
              <w:rPr>
                <w:i/>
              </w:rPr>
            </w:pP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KR 7a /</w:t>
            </w:r>
          </w:p>
          <w:p w:rsidR="0011203D" w:rsidRDefault="0011203D" w:rsidP="0011203D">
            <w:pPr>
              <w:spacing w:line="300" w:lineRule="auto"/>
              <w:jc w:val="center"/>
            </w:pPr>
            <w:r>
              <w:t>KR 8a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203D" w:rsidRPr="004453B5" w:rsidRDefault="0011203D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7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  <w:tr w:rsidR="00812D1B" w:rsidTr="0011203D">
        <w:tc>
          <w:tcPr>
            <w:tcW w:w="4786" w:type="dxa"/>
          </w:tcPr>
          <w:p w:rsidR="00BE1E9C" w:rsidRDefault="00BE1E9C" w:rsidP="00BE1E9C">
            <w:pPr>
              <w:spacing w:before="120" w:after="120"/>
            </w:pPr>
            <w:r>
              <w:t>Entgeltgruppe P 8 1. Beschäftigte der Entgeltgruppe P 7 Fallgruppe 1, deren Tätigkeit sich auf-grund besonderer Schwierigkeit erheblich aus der Entgeltgruppe P 7 Fall-gruppe 1 heraushebt.</w:t>
            </w:r>
          </w:p>
          <w:p w:rsidR="00812D1B" w:rsidRDefault="00BE1E9C" w:rsidP="00BE1E9C">
            <w:pPr>
              <w:spacing w:before="120" w:after="120"/>
            </w:pPr>
            <w:r>
              <w:t xml:space="preserve">(Hierzu Protokollerklärungen Nrn. 1 bis 6) </w:t>
            </w:r>
          </w:p>
        </w:tc>
        <w:tc>
          <w:tcPr>
            <w:tcW w:w="1701" w:type="dxa"/>
            <w:vAlign w:val="center"/>
          </w:tcPr>
          <w:p w:rsidR="00812D1B" w:rsidRDefault="00A923D0" w:rsidP="0011203D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F23247" w:rsidRDefault="00A923D0" w:rsidP="0011203D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2D1B" w:rsidRPr="004453B5" w:rsidRDefault="00BE1E9C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8 Fgr. 1</w:t>
            </w:r>
          </w:p>
        </w:tc>
      </w:tr>
      <w:tr w:rsidR="00BE1E9C" w:rsidTr="0011203D">
        <w:tc>
          <w:tcPr>
            <w:tcW w:w="4786" w:type="dxa"/>
          </w:tcPr>
          <w:p w:rsidR="00BE1E9C" w:rsidRDefault="00BE1E9C" w:rsidP="00BE1E9C">
            <w:pPr>
              <w:spacing w:before="120" w:after="120"/>
            </w:pPr>
            <w:r>
              <w:t xml:space="preserve">Praxisanleiter/innen in der Pflege mit berufspädagogischer Zusatzqualifikation </w:t>
            </w:r>
            <w:r>
              <w:br/>
              <w:t xml:space="preserve">nach bundesrechtlicher Regelung und </w:t>
            </w:r>
            <w:r>
              <w:br/>
              <w:t xml:space="preserve">entsprechender Tätigkeit. </w:t>
            </w:r>
          </w:p>
          <w:p w:rsidR="00BE1E9C" w:rsidRDefault="00BE1E9C" w:rsidP="00BE1E9C">
            <w:pPr>
              <w:spacing w:before="120" w:after="120"/>
            </w:pPr>
            <w:r>
              <w:t>(Hierzu Protokollerklärungen Nrn. 1 bis 3)</w:t>
            </w:r>
          </w:p>
        </w:tc>
        <w:tc>
          <w:tcPr>
            <w:tcW w:w="1701" w:type="dxa"/>
            <w:vAlign w:val="center"/>
          </w:tcPr>
          <w:p w:rsidR="00BE1E9C" w:rsidRDefault="00A923D0" w:rsidP="0011203D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BE1E9C" w:rsidRDefault="00A923D0" w:rsidP="0011203D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1E9C" w:rsidRPr="004453B5" w:rsidRDefault="00BE1E9C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8 Fgr. 2</w:t>
            </w:r>
          </w:p>
        </w:tc>
      </w:tr>
      <w:tr w:rsidR="0011203D" w:rsidTr="0011203D">
        <w:tc>
          <w:tcPr>
            <w:tcW w:w="4786" w:type="dxa"/>
          </w:tcPr>
          <w:p w:rsidR="0011203D" w:rsidRDefault="0011203D" w:rsidP="00BE1E9C">
            <w:pPr>
              <w:spacing w:before="120" w:after="120"/>
            </w:pPr>
            <w:r>
              <w:t>Hebammen und Entbindungspfleger mit mindestens dreijähriger Ausbildung und entsprechender Tätigkeit.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IV</w:t>
            </w:r>
          </w:p>
          <w:p w:rsidR="0011203D" w:rsidRPr="002F269E" w:rsidRDefault="0011203D" w:rsidP="0011203D">
            <w:pPr>
              <w:spacing w:line="300" w:lineRule="auto"/>
              <w:jc w:val="center"/>
              <w:rPr>
                <w:i/>
              </w:rPr>
            </w:pPr>
            <w:r>
              <w:rPr>
                <w:i/>
                <w:sz w:val="20"/>
              </w:rPr>
              <w:t xml:space="preserve">(V und </w:t>
            </w:r>
            <w:proofErr w:type="spellStart"/>
            <w:r>
              <w:rPr>
                <w:i/>
                <w:sz w:val="20"/>
              </w:rPr>
              <w:t>Va</w:t>
            </w:r>
            <w:proofErr w:type="spellEnd"/>
            <w:r w:rsidRPr="002F269E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KR 7a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1203D" w:rsidRPr="004453B5" w:rsidRDefault="0011203D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8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3</w:t>
            </w:r>
          </w:p>
        </w:tc>
      </w:tr>
      <w:tr w:rsidR="00BE1E9C" w:rsidTr="0011203D">
        <w:tc>
          <w:tcPr>
            <w:tcW w:w="4786" w:type="dxa"/>
          </w:tcPr>
          <w:p w:rsidR="00BE1E9C" w:rsidRDefault="00BE1E9C" w:rsidP="00BE1E9C">
            <w:pPr>
              <w:spacing w:before="120" w:after="120"/>
            </w:pPr>
            <w:r>
              <w:t xml:space="preserve">Beschäftigte der EG P 7 Fgr. 2 </w:t>
            </w:r>
            <w:r w:rsidRPr="0068533C">
              <w:rPr>
                <w:b/>
                <w:sz w:val="20"/>
                <w:szCs w:val="20"/>
              </w:rPr>
              <w:t xml:space="preserve">(Operations-technische sowie Anästhesietechnische </w:t>
            </w:r>
            <w:proofErr w:type="spellStart"/>
            <w:r w:rsidRPr="0068533C">
              <w:rPr>
                <w:b/>
                <w:sz w:val="20"/>
                <w:szCs w:val="20"/>
              </w:rPr>
              <w:t>Assi</w:t>
            </w:r>
            <w:r w:rsidR="0068533C">
              <w:rPr>
                <w:b/>
                <w:sz w:val="20"/>
                <w:szCs w:val="20"/>
              </w:rPr>
              <w:t>-</w:t>
            </w:r>
            <w:r w:rsidRPr="0068533C">
              <w:rPr>
                <w:b/>
                <w:sz w:val="20"/>
                <w:szCs w:val="20"/>
              </w:rPr>
              <w:t>stentinnen</w:t>
            </w:r>
            <w:proofErr w:type="spellEnd"/>
            <w:r w:rsidRPr="0068533C">
              <w:rPr>
                <w:b/>
                <w:sz w:val="20"/>
                <w:szCs w:val="20"/>
              </w:rPr>
              <w:t>/Assistenten)</w:t>
            </w:r>
            <w:r>
              <w:t xml:space="preserve">, deren Tätigkeit sich aufgrund besonderer Schwierigkeit erheblich aus der EG P 7 Fgr. 2 heraushebt. </w:t>
            </w:r>
          </w:p>
          <w:p w:rsidR="00BE1E9C" w:rsidRDefault="00BE1E9C" w:rsidP="00BE1E9C">
            <w:pPr>
              <w:spacing w:before="120" w:after="120"/>
            </w:pPr>
            <w:r>
              <w:t>(Hierzu Protokollerklärungen Nrn. 1 bis 6)</w:t>
            </w:r>
          </w:p>
        </w:tc>
        <w:tc>
          <w:tcPr>
            <w:tcW w:w="1701" w:type="dxa"/>
            <w:vAlign w:val="center"/>
          </w:tcPr>
          <w:p w:rsidR="00BE1E9C" w:rsidRDefault="00A923D0" w:rsidP="0011203D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11203D" w:rsidRDefault="0011203D" w:rsidP="0011203D">
            <w:pPr>
              <w:spacing w:line="300" w:lineRule="auto"/>
              <w:jc w:val="center"/>
            </w:pPr>
            <w:r>
              <w:t>KR 7a</w:t>
            </w:r>
          </w:p>
          <w:p w:rsidR="00BE1E9C" w:rsidRDefault="0011203D" w:rsidP="0011203D">
            <w:pPr>
              <w:spacing w:before="120" w:after="120"/>
              <w:jc w:val="center"/>
            </w:pPr>
            <w:r>
              <w:t>KR 8a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1E9C" w:rsidRPr="004453B5" w:rsidRDefault="00BE1E9C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 8 Fgr. 4</w:t>
            </w:r>
          </w:p>
        </w:tc>
      </w:tr>
      <w:tr w:rsidR="00A923D0" w:rsidTr="0011203D">
        <w:tc>
          <w:tcPr>
            <w:tcW w:w="4786" w:type="dxa"/>
          </w:tcPr>
          <w:p w:rsidR="00A923D0" w:rsidRDefault="00A923D0" w:rsidP="005E2151">
            <w:pPr>
              <w:spacing w:before="120" w:after="120"/>
            </w:pPr>
            <w:r>
              <w:t xml:space="preserve">Beschäftigte der EG P 7 Fgr. 1 </w:t>
            </w:r>
            <w:r w:rsidRPr="0068533C">
              <w:rPr>
                <w:b/>
                <w:sz w:val="20"/>
                <w:szCs w:val="20"/>
              </w:rPr>
              <w:t>(Pfleger/innen)</w:t>
            </w:r>
            <w:r w:rsidRPr="0068533C">
              <w:t xml:space="preserve"> </w:t>
            </w:r>
            <w:r>
              <w:t>mit abgeschlossener Fachweiterbildung und entsprechender Tätigkeit.</w:t>
            </w:r>
          </w:p>
          <w:p w:rsidR="00A923D0" w:rsidRDefault="00A923D0" w:rsidP="0068533C">
            <w:pPr>
              <w:spacing w:before="120" w:after="120"/>
            </w:pPr>
            <w:r>
              <w:t>(Hierzu Protokollerklärungen Nrn. 1 bis 3 u. 6)</w:t>
            </w:r>
          </w:p>
        </w:tc>
        <w:tc>
          <w:tcPr>
            <w:tcW w:w="1701" w:type="dxa"/>
            <w:vAlign w:val="center"/>
          </w:tcPr>
          <w:p w:rsidR="00A923D0" w:rsidRPr="00187C04" w:rsidRDefault="00A923D0" w:rsidP="00F94154">
            <w:pPr>
              <w:spacing w:line="300" w:lineRule="auto"/>
              <w:jc w:val="center"/>
            </w:pPr>
            <w:r>
              <w:t>VI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line="300" w:lineRule="auto"/>
              <w:jc w:val="center"/>
            </w:pPr>
            <w:r>
              <w:t>KR 9a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9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1</w:t>
            </w:r>
          </w:p>
        </w:tc>
      </w:tr>
      <w:tr w:rsidR="00A923D0" w:rsidTr="0011203D">
        <w:tc>
          <w:tcPr>
            <w:tcW w:w="4786" w:type="dxa"/>
          </w:tcPr>
          <w:p w:rsidR="00A923D0" w:rsidRDefault="00A923D0" w:rsidP="0068533C">
            <w:pPr>
              <w:spacing w:before="120" w:after="120"/>
            </w:pPr>
            <w:r>
              <w:t xml:space="preserve">Beschäftigte der EG P 7 Fgr. 1 </w:t>
            </w:r>
            <w:r w:rsidRPr="0068533C">
              <w:rPr>
                <w:b/>
                <w:sz w:val="20"/>
                <w:szCs w:val="20"/>
              </w:rPr>
              <w:t>(Pfleger/innen)</w:t>
            </w:r>
            <w:r>
              <w:t xml:space="preserve"> mit erfolgreich abgeschlossener Fachweiter-bildung zur Hygienefachkraft und entsprechen-der Tätigkeit.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line="300" w:lineRule="auto"/>
              <w:jc w:val="center"/>
            </w:pPr>
            <w:r>
              <w:t>V</w:t>
            </w:r>
          </w:p>
          <w:p w:rsidR="00A923D0" w:rsidRPr="00187C04" w:rsidRDefault="00A923D0" w:rsidP="00F94154">
            <w:pPr>
              <w:spacing w:line="300" w:lineRule="auto"/>
              <w:jc w:val="center"/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Va</w:t>
            </w:r>
            <w:proofErr w:type="spellEnd"/>
            <w:r w:rsidRPr="002F269E">
              <w:rPr>
                <w:i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line="300" w:lineRule="auto"/>
              <w:jc w:val="center"/>
            </w:pPr>
            <w:r>
              <w:t>KR 7a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P 9 </w:t>
            </w:r>
            <w:proofErr w:type="spellStart"/>
            <w:r>
              <w:rPr>
                <w:b/>
              </w:rPr>
              <w:t>Fgr</w:t>
            </w:r>
            <w:proofErr w:type="spellEnd"/>
            <w:r>
              <w:rPr>
                <w:b/>
              </w:rPr>
              <w:t>. 2</w:t>
            </w:r>
          </w:p>
        </w:tc>
      </w:tr>
    </w:tbl>
    <w:p w:rsidR="00A5232B" w:rsidRDefault="00A5232B">
      <w:r>
        <w:br w:type="page"/>
      </w:r>
      <w:bookmarkStart w:id="0" w:name="_GoBack"/>
      <w:bookmarkEnd w:id="0"/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A923D0" w:rsidTr="0011203D">
        <w:tc>
          <w:tcPr>
            <w:tcW w:w="4786" w:type="dxa"/>
          </w:tcPr>
          <w:p w:rsidR="00A923D0" w:rsidRDefault="00A923D0" w:rsidP="0068533C">
            <w:pPr>
              <w:spacing w:before="120" w:after="120"/>
            </w:pPr>
            <w:r>
              <w:lastRenderedPageBreak/>
              <w:t xml:space="preserve">Beschäftigte mit abgeschl. Hochschulbildung und den Anforderungen der PE Nr. 7 </w:t>
            </w:r>
            <w:proofErr w:type="spellStart"/>
            <w:r>
              <w:t>entspr</w:t>
            </w:r>
            <w:proofErr w:type="spellEnd"/>
            <w:r>
              <w:t>. Tätigkeit sowie „sonstige Beschäftigte“.</w:t>
            </w:r>
          </w:p>
          <w:p w:rsidR="00A923D0" w:rsidRDefault="00A923D0" w:rsidP="0068533C">
            <w:pPr>
              <w:spacing w:before="120" w:after="120"/>
            </w:pPr>
            <w:r>
              <w:t>(Hierzu Protokollerklärung Nr. 7)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9b</w:t>
            </w:r>
          </w:p>
        </w:tc>
      </w:tr>
      <w:tr w:rsidR="00A923D0" w:rsidTr="0011203D">
        <w:tc>
          <w:tcPr>
            <w:tcW w:w="4786" w:type="dxa"/>
          </w:tcPr>
          <w:p w:rsidR="00A923D0" w:rsidRDefault="00A923D0" w:rsidP="0068533C">
            <w:pPr>
              <w:spacing w:before="120" w:after="120"/>
            </w:pPr>
            <w:r>
              <w:t>besonders verantwortungsvoll ist.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9c</w:t>
            </w:r>
          </w:p>
        </w:tc>
      </w:tr>
      <w:tr w:rsidR="00A923D0" w:rsidTr="0011203D">
        <w:tc>
          <w:tcPr>
            <w:tcW w:w="4786" w:type="dxa"/>
          </w:tcPr>
          <w:p w:rsidR="00A923D0" w:rsidRDefault="00A923D0" w:rsidP="0068533C">
            <w:pPr>
              <w:spacing w:before="120" w:after="120"/>
            </w:pPr>
            <w:r>
              <w:t xml:space="preserve">mind. 1/3 bes. Schwierigkeit und Bedeutung 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10</w:t>
            </w:r>
          </w:p>
        </w:tc>
      </w:tr>
      <w:tr w:rsidR="00A923D0" w:rsidTr="0011203D">
        <w:tc>
          <w:tcPr>
            <w:tcW w:w="4786" w:type="dxa"/>
          </w:tcPr>
          <w:p w:rsidR="00A923D0" w:rsidRDefault="00A923D0" w:rsidP="0068533C">
            <w:pPr>
              <w:spacing w:before="120" w:after="120"/>
            </w:pPr>
            <w:r w:rsidRPr="0068533C">
              <w:t xml:space="preserve">mind. </w:t>
            </w:r>
            <w:r>
              <w:t>1/2</w:t>
            </w:r>
            <w:r w:rsidRPr="0068533C">
              <w:t xml:space="preserve"> bes. Schwierigkeit und Bedeutung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11</w:t>
            </w:r>
          </w:p>
        </w:tc>
      </w:tr>
      <w:tr w:rsidR="00A923D0" w:rsidTr="0011203D">
        <w:tc>
          <w:tcPr>
            <w:tcW w:w="4786" w:type="dxa"/>
          </w:tcPr>
          <w:p w:rsidR="00A923D0" w:rsidRDefault="00A923D0" w:rsidP="0068533C">
            <w:pPr>
              <w:spacing w:before="120" w:after="120"/>
            </w:pPr>
            <w:r>
              <w:t>Maß der damit verbundenen Verantwortung erheblich aus der EG 11 heraushebt.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923D0" w:rsidRDefault="00A923D0" w:rsidP="00F94154">
            <w:pPr>
              <w:spacing w:before="120" w:after="12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23D0" w:rsidRPr="004453B5" w:rsidRDefault="00A923D0" w:rsidP="001120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EG 12</w:t>
            </w:r>
          </w:p>
        </w:tc>
      </w:tr>
      <w:tr w:rsidR="0068533C" w:rsidTr="00DB27D1">
        <w:tc>
          <w:tcPr>
            <w:tcW w:w="9747" w:type="dxa"/>
            <w:gridSpan w:val="4"/>
          </w:tcPr>
          <w:p w:rsidR="0068533C" w:rsidRDefault="0068533C" w:rsidP="0068533C">
            <w:pPr>
              <w:spacing w:before="120" w:after="120"/>
            </w:pPr>
            <w:r>
              <w:t xml:space="preserve">Protokollerklärungen: </w:t>
            </w:r>
          </w:p>
          <w:p w:rsidR="006F7C75" w:rsidRDefault="00A5232B" w:rsidP="00A5232B">
            <w:pPr>
              <w:spacing w:before="120" w:after="120"/>
              <w:ind w:left="284" w:hanging="284"/>
            </w:pPr>
            <w:r>
              <w:t>1.</w:t>
            </w:r>
            <w:r>
              <w:tab/>
            </w:r>
            <w:r w:rsidR="0068533C">
              <w:t>Besch</w:t>
            </w:r>
            <w:r>
              <w:t>äftigte</w:t>
            </w:r>
            <w:r w:rsidR="0068533C">
              <w:t xml:space="preserve"> der E</w:t>
            </w:r>
            <w:r w:rsidR="006F7C75">
              <w:t>G</w:t>
            </w:r>
            <w:r w:rsidR="0068533C">
              <w:t xml:space="preserve"> P 5 bis</w:t>
            </w:r>
            <w:r w:rsidR="006F7C75">
              <w:t xml:space="preserve"> P 9, die die Grund- und Behand</w:t>
            </w:r>
            <w:r w:rsidR="0068533C">
              <w:t xml:space="preserve">lungspflege zeitlich überwiegend bei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a)</w:t>
            </w:r>
            <w:r>
              <w:tab/>
            </w:r>
            <w:r w:rsidR="0068533C">
              <w:t>an schweren Infektionskrankheiten erkrankten Patientinnen</w:t>
            </w:r>
            <w:r w:rsidR="006F7C75">
              <w:t>/</w:t>
            </w:r>
            <w:r w:rsidR="0068533C">
              <w:t>Patienten (z.B. Tuberkulose-Patientinnen</w:t>
            </w:r>
            <w:r w:rsidR="006F7C75">
              <w:t>/</w:t>
            </w:r>
            <w:r w:rsidR="0068533C">
              <w:t xml:space="preserve">-Patienten), die wegen der Ansteckungsgefahr in besonderen </w:t>
            </w:r>
            <w:proofErr w:type="spellStart"/>
            <w:r w:rsidR="0068533C">
              <w:t>Infektionsab</w:t>
            </w:r>
            <w:proofErr w:type="spellEnd"/>
            <w:r w:rsidR="006F7C75">
              <w:t>-</w:t>
            </w:r>
            <w:r w:rsidR="0068533C">
              <w:t xml:space="preserve">teilungen oder Infektionsstationen untergebracht sind,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b)</w:t>
            </w:r>
            <w:r>
              <w:tab/>
            </w:r>
            <w:r w:rsidR="0068533C">
              <w:t>Kranken in geschlossenen oder halbgeschlossenen (Open-</w:t>
            </w:r>
            <w:proofErr w:type="spellStart"/>
            <w:r w:rsidR="0068533C">
              <w:t>door</w:t>
            </w:r>
            <w:proofErr w:type="spellEnd"/>
            <w:r w:rsidR="0068533C">
              <w:t xml:space="preserve">-system) psychiatrischen Abteilungen oder Stationen,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c)</w:t>
            </w:r>
            <w:r>
              <w:tab/>
            </w:r>
            <w:r w:rsidR="0068533C">
              <w:t xml:space="preserve">Kranken in geriatrischen Abteilungen und Stationen,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d)</w:t>
            </w:r>
            <w:r>
              <w:tab/>
            </w:r>
            <w:r w:rsidR="0068533C">
              <w:t>Gelähmten oder an multipler Sklerose erkrankten Patientinnen</w:t>
            </w:r>
            <w:r w:rsidR="006F7C75">
              <w:t>/</w:t>
            </w:r>
            <w:r w:rsidR="0068533C">
              <w:t xml:space="preserve">Patienten,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e)</w:t>
            </w:r>
            <w:r>
              <w:tab/>
            </w:r>
            <w:r w:rsidR="0068533C">
              <w:t>Patientinnen</w:t>
            </w:r>
            <w:r w:rsidR="006F7C75">
              <w:t>/</w:t>
            </w:r>
            <w:r w:rsidR="0068533C">
              <w:t xml:space="preserve"> Patienten nach Transplantationen innerer Organe oder von Knochenmark,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f)</w:t>
            </w:r>
            <w:r>
              <w:tab/>
            </w:r>
            <w:r w:rsidR="0068533C">
              <w:t>an AIDS (Vollbild) erkrankten Patientinnen</w:t>
            </w:r>
            <w:r w:rsidR="006F7C75">
              <w:t>/</w:t>
            </w:r>
            <w:r w:rsidR="0068533C">
              <w:t xml:space="preserve">Patienten, </w:t>
            </w:r>
          </w:p>
          <w:p w:rsidR="006F7C75" w:rsidRDefault="00A5232B" w:rsidP="00A5232B">
            <w:pPr>
              <w:spacing w:before="120" w:after="120"/>
              <w:ind w:left="567" w:hanging="283"/>
            </w:pPr>
            <w:r>
              <w:t>g)</w:t>
            </w:r>
            <w:r>
              <w:tab/>
            </w:r>
            <w:r w:rsidR="0068533C">
              <w:t>Patientinnen</w:t>
            </w:r>
            <w:r w:rsidR="006F7C75">
              <w:t>/</w:t>
            </w:r>
            <w:r w:rsidR="0068533C">
              <w:t xml:space="preserve">Patienten, bei denen </w:t>
            </w:r>
            <w:proofErr w:type="spellStart"/>
            <w:r w:rsidR="0068533C">
              <w:t>Chemotherapien</w:t>
            </w:r>
            <w:proofErr w:type="spellEnd"/>
            <w:r w:rsidR="0068533C">
              <w:t xml:space="preserve"> durchgeführt oder die mit Strahlen oder mit inkorporierten radioaktiven Stoffen behandelt werden, ausüben, erhalten für die Dauer dieser Tätigkeit eine </w:t>
            </w:r>
            <w:r w:rsidR="0068533C" w:rsidRPr="006F7C75">
              <w:rPr>
                <w:b/>
              </w:rPr>
              <w:t>monatliche Zulage in Höhe von 46,02 Euro.</w:t>
            </w:r>
            <w:r w:rsidR="0068533C">
              <w:t xml:space="preserve"> </w:t>
            </w:r>
          </w:p>
          <w:p w:rsidR="006F7C75" w:rsidRDefault="00A5232B" w:rsidP="00A5232B">
            <w:pPr>
              <w:spacing w:before="120" w:after="120"/>
              <w:ind w:left="284" w:hanging="284"/>
            </w:pPr>
            <w:r>
              <w:t>2.</w:t>
            </w:r>
            <w:r>
              <w:tab/>
            </w:r>
            <w:r w:rsidR="006F7C75">
              <w:t>Beschäftigte der EG</w:t>
            </w:r>
            <w:r w:rsidR="0068533C">
              <w:t xml:space="preserve"> P 5 bis P 9, die zeitlich überwiegend in Einheiten für Intensivmedizin (Stationen für Intensivbehandlungen und Intensivüberwachung sowie Wachstationen, die für Intensivüberwachung eingerichtet sind) Patientinnen</w:t>
            </w:r>
            <w:r w:rsidR="006F7C75">
              <w:t>/</w:t>
            </w:r>
            <w:r w:rsidR="0068533C">
              <w:t xml:space="preserve">Patienten pflegen, erhalten für die Dauer dieser Tätigkeit eine </w:t>
            </w:r>
            <w:r w:rsidR="0068533C" w:rsidRPr="006F7C75">
              <w:rPr>
                <w:b/>
              </w:rPr>
              <w:t>monatliche Zulage von 46,02 Euro.</w:t>
            </w:r>
            <w:r w:rsidR="0068533C">
              <w:t xml:space="preserve"> </w:t>
            </w:r>
          </w:p>
          <w:p w:rsidR="0068533C" w:rsidRDefault="00A5232B" w:rsidP="00A5232B">
            <w:pPr>
              <w:spacing w:before="120" w:after="120"/>
              <w:ind w:left="284" w:hanging="284"/>
            </w:pPr>
            <w:r>
              <w:t>3.</w:t>
            </w:r>
            <w:r>
              <w:tab/>
            </w:r>
            <w:r w:rsidR="0068533C" w:rsidRPr="006F7C75">
              <w:rPr>
                <w:vertAlign w:val="superscript"/>
              </w:rPr>
              <w:t>1</w:t>
            </w:r>
            <w:r w:rsidR="0068533C">
              <w:t>Beschäftigte der E</w:t>
            </w:r>
            <w:r w:rsidR="006F7C75">
              <w:t>G</w:t>
            </w:r>
            <w:r w:rsidR="0068533C">
              <w:t xml:space="preserve"> P 5 bis P 9, die die Grund- und Behandlungspflege bei schwerbrand</w:t>
            </w:r>
            <w:r w:rsidR="006F7C75">
              <w:t>-</w:t>
            </w:r>
            <w:r w:rsidR="0068533C">
              <w:t>verletzten Patientinnen</w:t>
            </w:r>
            <w:r w:rsidR="006F7C75">
              <w:t>/</w:t>
            </w:r>
            <w:r w:rsidR="0068533C">
              <w:t xml:space="preserve">Patienten in Einheiten für Schwerbrandverletzte, denen durch die Einsatzzentrale/Rettungsleitstelle der </w:t>
            </w:r>
            <w:r w:rsidR="0068533C" w:rsidRPr="006F7C75">
              <w:rPr>
                <w:b/>
              </w:rPr>
              <w:t>Feuerwehr Hamburg</w:t>
            </w:r>
            <w:r w:rsidR="0068533C">
              <w:t xml:space="preserve"> Schwerbrandverletzte vermittelt werden, ausüben, erhalten eine </w:t>
            </w:r>
            <w:r w:rsidR="0068533C" w:rsidRPr="006F7C75">
              <w:rPr>
                <w:b/>
              </w:rPr>
              <w:t>Zulage in Höhe von 1,80 Euro für jede volle Arbeitsstunde</w:t>
            </w:r>
            <w:r w:rsidR="0068533C">
              <w:t xml:space="preserve"> dieser Pflegetätigkeit. </w:t>
            </w:r>
            <w:r w:rsidR="0068533C" w:rsidRPr="006F7C75">
              <w:rPr>
                <w:vertAlign w:val="superscript"/>
              </w:rPr>
              <w:t>2</w:t>
            </w:r>
            <w:r w:rsidR="0068533C">
              <w:t>Eine nach den P</w:t>
            </w:r>
            <w:r w:rsidR="006F7C75">
              <w:t>E</w:t>
            </w:r>
            <w:r w:rsidR="0068533C">
              <w:t xml:space="preserve"> Nrn. 1 und 2 zustehende Zulage vermindert sich um den Betrag, der in demselben Kalendermonat nach Satz 1 zusteht.</w:t>
            </w:r>
          </w:p>
          <w:p w:rsidR="0068533C" w:rsidRDefault="00A5232B" w:rsidP="00A5232B">
            <w:pPr>
              <w:spacing w:before="120" w:after="120"/>
              <w:ind w:left="284" w:hanging="284"/>
            </w:pPr>
            <w:r>
              <w:t>4.</w:t>
            </w:r>
            <w:r>
              <w:tab/>
            </w:r>
            <w:r w:rsidR="0068533C">
              <w:t>Tätigkeiten, die sich aufgrund besonderer Schwierigkeit erheblich aus der E</w:t>
            </w:r>
            <w:r w:rsidR="006F7C75">
              <w:t>G</w:t>
            </w:r>
            <w:r w:rsidR="0068533C">
              <w:t xml:space="preserve"> P 7 heraus</w:t>
            </w:r>
            <w:r w:rsidR="006F7C75">
              <w:t>-</w:t>
            </w:r>
            <w:r w:rsidR="0068533C">
              <w:t>heben, sind</w:t>
            </w:r>
          </w:p>
          <w:p w:rsidR="0068533C" w:rsidRDefault="00A5232B" w:rsidP="00A5232B">
            <w:pPr>
              <w:spacing w:before="120" w:after="120"/>
              <w:ind w:left="567" w:hanging="283"/>
            </w:pPr>
            <w:r>
              <w:t>a)</w:t>
            </w:r>
            <w:r>
              <w:tab/>
            </w:r>
            <w:r w:rsidR="0068533C">
              <w:t>Tätigkeiten in Spezialbereichen, in denen eine Fachweiterbildung nach der DKG-</w:t>
            </w:r>
            <w:proofErr w:type="spellStart"/>
            <w:r w:rsidR="0068533C">
              <w:t>Empfeh</w:t>
            </w:r>
            <w:proofErr w:type="spellEnd"/>
            <w:r w:rsidR="006F7C75">
              <w:t>-</w:t>
            </w:r>
            <w:proofErr w:type="spellStart"/>
            <w:r w:rsidR="0068533C">
              <w:t>lung</w:t>
            </w:r>
            <w:proofErr w:type="spellEnd"/>
            <w:r w:rsidR="0068533C">
              <w:t xml:space="preserve"> zur Weiterbildung von Gesundheits- und (Kinder-) Krankenpflegekräften (siehe P</w:t>
            </w:r>
            <w:r w:rsidR="006F7C75">
              <w:t>E</w:t>
            </w:r>
            <w:r w:rsidR="0068533C">
              <w:t xml:space="preserve"> Nr. 6) vorgesehen ist, oder</w:t>
            </w:r>
          </w:p>
          <w:p w:rsidR="0068533C" w:rsidRDefault="00A5232B" w:rsidP="00A5232B">
            <w:pPr>
              <w:spacing w:before="120" w:after="120"/>
              <w:ind w:left="567" w:hanging="283"/>
            </w:pPr>
            <w:r>
              <w:t>b)</w:t>
            </w:r>
            <w:r>
              <w:tab/>
            </w:r>
            <w:r w:rsidR="0068533C">
              <w:t>die Wahrnehmung einer der folgenden besonderen pflegerischen Aufgaben außerhalb von Spezialbereichen nach Buchstabe a:</w:t>
            </w:r>
          </w:p>
          <w:p w:rsidR="0068533C" w:rsidRDefault="0068533C" w:rsidP="00A5232B">
            <w:pPr>
              <w:spacing w:before="120" w:after="120"/>
              <w:ind w:left="851" w:hanging="284"/>
            </w:pPr>
            <w:r>
              <w:t xml:space="preserve">- </w:t>
            </w:r>
            <w:r w:rsidR="00A5232B">
              <w:tab/>
            </w:r>
            <w:r>
              <w:t>Wundmanagerin oder Wundmanager,</w:t>
            </w:r>
          </w:p>
          <w:p w:rsidR="0068533C" w:rsidRDefault="0068533C" w:rsidP="00A5232B">
            <w:pPr>
              <w:spacing w:before="120" w:after="120"/>
              <w:ind w:left="851" w:hanging="284"/>
            </w:pPr>
            <w:r>
              <w:t xml:space="preserve">- </w:t>
            </w:r>
            <w:r w:rsidR="00A5232B">
              <w:tab/>
            </w:r>
            <w:r>
              <w:t>Gefäßassistentin oder Gefäßassistent,</w:t>
            </w:r>
          </w:p>
          <w:p w:rsidR="0068533C" w:rsidRDefault="0068533C" w:rsidP="00A5232B">
            <w:pPr>
              <w:spacing w:before="120" w:after="120"/>
              <w:ind w:left="851" w:hanging="284"/>
            </w:pPr>
            <w:r>
              <w:lastRenderedPageBreak/>
              <w:t xml:space="preserve">- </w:t>
            </w:r>
            <w:r w:rsidR="00A5232B">
              <w:tab/>
            </w:r>
            <w:proofErr w:type="spellStart"/>
            <w:r>
              <w:t>Breast</w:t>
            </w:r>
            <w:proofErr w:type="spellEnd"/>
            <w:r>
              <w:t xml:space="preserve"> Nurse/</w:t>
            </w:r>
            <w:proofErr w:type="spellStart"/>
            <w:r>
              <w:t>Lactation</w:t>
            </w:r>
            <w:proofErr w:type="spellEnd"/>
            <w:r>
              <w:t>,</w:t>
            </w:r>
          </w:p>
          <w:p w:rsidR="0068533C" w:rsidRDefault="0068533C" w:rsidP="00A5232B">
            <w:pPr>
              <w:spacing w:before="120" w:after="120"/>
              <w:ind w:left="851" w:hanging="284"/>
            </w:pPr>
            <w:r>
              <w:t xml:space="preserve">- </w:t>
            </w:r>
            <w:r w:rsidR="00A5232B">
              <w:tab/>
            </w:r>
            <w:proofErr w:type="spellStart"/>
            <w:r>
              <w:t>Painnurse</w:t>
            </w:r>
            <w:proofErr w:type="spellEnd"/>
            <w:r>
              <w:t xml:space="preserve"> oder</w:t>
            </w:r>
          </w:p>
          <w:p w:rsidR="00A5232B" w:rsidRDefault="0068533C" w:rsidP="006F7C75">
            <w:pPr>
              <w:spacing w:before="120" w:after="120"/>
              <w:ind w:left="284"/>
            </w:pPr>
            <w:r>
              <w:t>c)</w:t>
            </w:r>
            <w:r w:rsidR="00A5232B">
              <w:tab/>
            </w:r>
            <w:r>
              <w:t xml:space="preserve">die Tätigkeit im Case- oder </w:t>
            </w:r>
            <w:proofErr w:type="spellStart"/>
            <w:r>
              <w:t>Caremanagement</w:t>
            </w:r>
            <w:proofErr w:type="spellEnd"/>
            <w:r>
              <w:t>.</w:t>
            </w:r>
          </w:p>
          <w:p w:rsidR="0068533C" w:rsidRDefault="00A5232B" w:rsidP="00A5232B">
            <w:pPr>
              <w:spacing w:before="120" w:after="120"/>
              <w:ind w:left="284" w:hanging="284"/>
            </w:pPr>
            <w:r>
              <w:t>5.</w:t>
            </w:r>
            <w:r>
              <w:tab/>
            </w:r>
            <w:r w:rsidR="0068533C">
              <w:t>Auf Pfleger</w:t>
            </w:r>
            <w:r w:rsidR="006F7C75">
              <w:t>/</w:t>
            </w:r>
            <w:r w:rsidR="0068533C">
              <w:t>innen in Psychiatrien und psychiatrischen Krankenhäusern oder Einrichtungen, die aufgrund Erfüllung der Anforderung des Buchstaben a der P</w:t>
            </w:r>
            <w:r w:rsidR="006F7C75">
              <w:t>E</w:t>
            </w:r>
            <w:r w:rsidR="0068533C">
              <w:t xml:space="preserve"> Nr. 4 in E</w:t>
            </w:r>
            <w:r w:rsidR="006F7C75">
              <w:t>G</w:t>
            </w:r>
            <w:r w:rsidR="0068533C">
              <w:t xml:space="preserve"> P 8 eingruppiert sind, finden</w:t>
            </w:r>
          </w:p>
          <w:p w:rsidR="0068533C" w:rsidRDefault="0068533C" w:rsidP="00A5232B">
            <w:pPr>
              <w:spacing w:before="120" w:after="120"/>
              <w:ind w:left="567" w:hanging="283"/>
            </w:pPr>
            <w:r>
              <w:t>a)</w:t>
            </w:r>
            <w:r w:rsidR="00A5232B">
              <w:tab/>
            </w:r>
            <w:r>
              <w:t>Buchstabe b der P</w:t>
            </w:r>
            <w:r w:rsidR="006F7C75">
              <w:t>E</w:t>
            </w:r>
            <w:r>
              <w:t xml:space="preserve"> Nr. 1 und</w:t>
            </w:r>
          </w:p>
          <w:p w:rsidR="0068533C" w:rsidRDefault="0068533C" w:rsidP="00A5232B">
            <w:pPr>
              <w:spacing w:before="120" w:after="120"/>
              <w:ind w:left="567" w:hanging="283"/>
            </w:pPr>
            <w:r>
              <w:t>b)</w:t>
            </w:r>
            <w:r w:rsidR="00A5232B">
              <w:tab/>
            </w:r>
            <w:r>
              <w:t xml:space="preserve">§ 1 Abs. 1 Ziffer 5 </w:t>
            </w:r>
            <w:proofErr w:type="spellStart"/>
            <w:r>
              <w:t>Unterabs</w:t>
            </w:r>
            <w:proofErr w:type="spellEnd"/>
            <w:r>
              <w:t xml:space="preserve">. 1 des Tarifvertrages über die Gewährung von Zulagen gemäß § 33 Abs. 1 Buchst. c BAT bzw. § 2 Abs. 1 Ziffer 5 </w:t>
            </w:r>
            <w:proofErr w:type="spellStart"/>
            <w:r>
              <w:t>Unterabs</w:t>
            </w:r>
            <w:proofErr w:type="spellEnd"/>
            <w:r>
              <w:t>. 1 des Tarifvertrages über die Gewährung von Zu-lagen gemäß § 33 Abs. 1 Buchst. c BAT-O</w:t>
            </w:r>
          </w:p>
          <w:p w:rsidR="0068533C" w:rsidRDefault="0068533C" w:rsidP="006F7C75">
            <w:pPr>
              <w:spacing w:before="120" w:after="120"/>
              <w:ind w:left="284"/>
            </w:pPr>
            <w:r>
              <w:t>keine Anwendung.</w:t>
            </w:r>
          </w:p>
          <w:p w:rsidR="0068533C" w:rsidRDefault="00A5232B" w:rsidP="00A5232B">
            <w:pPr>
              <w:spacing w:before="120" w:after="120"/>
              <w:ind w:left="284" w:hanging="284"/>
            </w:pPr>
            <w:r>
              <w:t>6.</w:t>
            </w:r>
            <w:r>
              <w:tab/>
            </w:r>
            <w:r w:rsidR="0068533C">
              <w:t>Bei der Fachweiterbildung muss es sich um eine Fachweiterbildung nach § 1 der DKG-Empfehlung zur pflegerischen Weiterbildung vom 29. September 2015 in der jeweiligen Fassung</w:t>
            </w:r>
            <w:r w:rsidR="006F7C75">
              <w:t xml:space="preserve"> oder um eine gleichwertige Wei</w:t>
            </w:r>
            <w:r w:rsidR="0068533C">
              <w:t>terbildung nach § 21 dieser DKG-Empfehlung handeln.</w:t>
            </w:r>
          </w:p>
          <w:p w:rsidR="0068533C" w:rsidRDefault="00A5232B" w:rsidP="00A5232B">
            <w:pPr>
              <w:spacing w:before="120" w:after="120"/>
              <w:ind w:left="284" w:hanging="284"/>
            </w:pPr>
            <w:r>
              <w:t>7.</w:t>
            </w:r>
            <w:r>
              <w:tab/>
            </w:r>
            <w:r w:rsidR="0068533C">
              <w:t>Die hochschulische Ausbildung befähigt darüber hinaus insbesondere</w:t>
            </w:r>
          </w:p>
          <w:p w:rsidR="0068533C" w:rsidRDefault="0068533C" w:rsidP="00A5232B">
            <w:pPr>
              <w:spacing w:before="120" w:after="120"/>
              <w:ind w:left="567" w:hanging="283"/>
            </w:pPr>
            <w:r>
              <w:t>a)</w:t>
            </w:r>
            <w:r w:rsidR="00A5232B">
              <w:tab/>
            </w:r>
            <w:r>
              <w:t>zur Steuerung und Gestaltung hochkomplexer Pflegeprozesse auf der Grundlage wissenschaftsbasierter oder wissenschaftsorientierter Entscheidungen,</w:t>
            </w:r>
          </w:p>
          <w:p w:rsidR="0068533C" w:rsidRDefault="00A5232B" w:rsidP="00A5232B">
            <w:pPr>
              <w:spacing w:before="120" w:after="120"/>
              <w:ind w:left="567" w:hanging="283"/>
            </w:pPr>
            <w:r>
              <w:t>b)</w:t>
            </w:r>
            <w:r>
              <w:tab/>
            </w:r>
            <w:r w:rsidR="0068533C">
              <w:t xml:space="preserve">vertieftes Wissen über Grundlagen der Pflegewissenschaft, des gesellschaftlich </w:t>
            </w:r>
            <w:proofErr w:type="spellStart"/>
            <w:r w:rsidR="0068533C">
              <w:t>institutio</w:t>
            </w:r>
            <w:r w:rsidR="006F7C75">
              <w:t>-</w:t>
            </w:r>
            <w:r w:rsidR="0068533C">
              <w:t>nellen</w:t>
            </w:r>
            <w:proofErr w:type="spellEnd"/>
            <w:r w:rsidR="0068533C">
              <w:t xml:space="preserve"> Rahmens des pflegerischen Handelns sowie des normativ-institutionellen Systems der Versorgung anzuwenden und die Weiterentwicklung der gesundheitlichen und pflegerischen Versorgung dadurch maßgeblich mitzugestalten,</w:t>
            </w:r>
          </w:p>
          <w:p w:rsidR="0068533C" w:rsidRDefault="00A5232B" w:rsidP="00A5232B">
            <w:pPr>
              <w:spacing w:before="120" w:after="120"/>
              <w:ind w:left="567" w:hanging="283"/>
            </w:pPr>
            <w:r>
              <w:t>c)</w:t>
            </w:r>
            <w:r>
              <w:tab/>
            </w:r>
            <w:r w:rsidR="0068533C">
              <w:t>sich Forschungsgebiete der professionellen Pflege auf dem neuesten Stand der gesicherten Erkenntnisse erschließen und forschungsgestützte Problemlösungen wie auch neue Technolo</w:t>
            </w:r>
            <w:r>
              <w:t>gien in das berufli</w:t>
            </w:r>
            <w:r w:rsidR="0068533C">
              <w:t>che Handeln übertragen zu können sowie berufsbezogene Fort- und Weiterbildungsbedarfe zu erkennen,</w:t>
            </w:r>
          </w:p>
          <w:p w:rsidR="0068533C" w:rsidRDefault="00A5232B" w:rsidP="00A5232B">
            <w:pPr>
              <w:spacing w:before="120" w:after="120"/>
              <w:ind w:left="567" w:hanging="283"/>
            </w:pPr>
            <w:r>
              <w:t>d)</w:t>
            </w:r>
            <w:r>
              <w:tab/>
            </w:r>
            <w:r w:rsidR="0068533C">
              <w:t>sich kritisch reflexiv und analytisch sowohl mit theoretischem als auch praktischem Wissen ausein</w:t>
            </w:r>
            <w:r w:rsidR="006F7C75">
              <w:t>andersetzen und wissenschaftsba</w:t>
            </w:r>
            <w:r w:rsidR="0068533C">
              <w:t>siert innovative Lösungsansätze zur Verbesserung im eigenen beruflichen Handlungsfeld entwickeln und implementieren zu können und</w:t>
            </w:r>
          </w:p>
          <w:p w:rsidR="0068533C" w:rsidRPr="004453B5" w:rsidRDefault="00A5232B" w:rsidP="00A5232B">
            <w:pPr>
              <w:spacing w:before="120" w:after="120"/>
              <w:ind w:left="567" w:hanging="283"/>
              <w:rPr>
                <w:b/>
              </w:rPr>
            </w:pPr>
            <w:r>
              <w:t>e)</w:t>
            </w:r>
            <w:r>
              <w:tab/>
            </w:r>
            <w:r w:rsidR="0068533C">
              <w:t>an der Entwicklung von Qualitätsmanagementkonzepten, Leitlinien und Expertenstandards mitzuwirken.</w:t>
            </w:r>
          </w:p>
        </w:tc>
      </w:tr>
    </w:tbl>
    <w:p w:rsidR="00A35D39" w:rsidRDefault="00A35D39" w:rsidP="00C57D48"/>
    <w:sectPr w:rsidR="00A35D39" w:rsidSect="00A92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3D" w:rsidRDefault="0011203D" w:rsidP="0011203D">
      <w:r>
        <w:separator/>
      </w:r>
    </w:p>
  </w:endnote>
  <w:endnote w:type="continuationSeparator" w:id="0">
    <w:p w:rsidR="0011203D" w:rsidRDefault="0011203D" w:rsidP="0011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3D" w:rsidRDefault="0011203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3D" w:rsidRDefault="0011203D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3D" w:rsidRDefault="0011203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3D" w:rsidRDefault="0011203D" w:rsidP="0011203D">
      <w:r>
        <w:separator/>
      </w:r>
    </w:p>
  </w:footnote>
  <w:footnote w:type="continuationSeparator" w:id="0">
    <w:p w:rsidR="0011203D" w:rsidRDefault="0011203D" w:rsidP="00112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3D" w:rsidRDefault="0011203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3D" w:rsidRDefault="0011203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03D" w:rsidRDefault="001120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1203D"/>
    <w:rsid w:val="00136548"/>
    <w:rsid w:val="00196533"/>
    <w:rsid w:val="00256218"/>
    <w:rsid w:val="003170D8"/>
    <w:rsid w:val="003E4B8B"/>
    <w:rsid w:val="004175F2"/>
    <w:rsid w:val="004453B5"/>
    <w:rsid w:val="005D197E"/>
    <w:rsid w:val="005E2151"/>
    <w:rsid w:val="00665954"/>
    <w:rsid w:val="00670D0B"/>
    <w:rsid w:val="0068533C"/>
    <w:rsid w:val="006F7C75"/>
    <w:rsid w:val="0071573D"/>
    <w:rsid w:val="00735B2A"/>
    <w:rsid w:val="0078025D"/>
    <w:rsid w:val="00782911"/>
    <w:rsid w:val="007B23EB"/>
    <w:rsid w:val="007B573D"/>
    <w:rsid w:val="00812D1B"/>
    <w:rsid w:val="0081598C"/>
    <w:rsid w:val="008330F7"/>
    <w:rsid w:val="008477F8"/>
    <w:rsid w:val="009A7EC0"/>
    <w:rsid w:val="009B790A"/>
    <w:rsid w:val="00A30E0C"/>
    <w:rsid w:val="00A35D39"/>
    <w:rsid w:val="00A4425D"/>
    <w:rsid w:val="00A5232B"/>
    <w:rsid w:val="00A923D0"/>
    <w:rsid w:val="00AE00BF"/>
    <w:rsid w:val="00B65B9B"/>
    <w:rsid w:val="00BE1E9C"/>
    <w:rsid w:val="00C27548"/>
    <w:rsid w:val="00C2788B"/>
    <w:rsid w:val="00C57D48"/>
    <w:rsid w:val="00C8718F"/>
    <w:rsid w:val="00CD48A0"/>
    <w:rsid w:val="00CE31B9"/>
    <w:rsid w:val="00DA46EA"/>
    <w:rsid w:val="00DC170B"/>
    <w:rsid w:val="00E00484"/>
    <w:rsid w:val="00E240DD"/>
    <w:rsid w:val="00E41A97"/>
    <w:rsid w:val="00E86B56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1120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1203D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11203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1203D"/>
    <w:rPr>
      <w:rFonts w:ascii="Arial" w:hAnsi="Arial" w:cs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1120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1203D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11203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1203D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3922D-BD76-4349-AFEB-690670C2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972538ED</Template>
  <TotalTime>0</TotalTime>
  <Pages>4</Pages>
  <Words>1126</Words>
  <Characters>7875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Michael Tiedemann</cp:lastModifiedBy>
  <cp:revision>3</cp:revision>
  <dcterms:created xsi:type="dcterms:W3CDTF">2016-10-17T14:25:00Z</dcterms:created>
  <dcterms:modified xsi:type="dcterms:W3CDTF">2016-10-20T15:17:00Z</dcterms:modified>
</cp:coreProperties>
</file>